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12F5339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F98A3D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DD1A1B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E355E3E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706D40EB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A5359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2A6073C1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A53593" w:rsidR="00A53593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51457AAB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A53593" w:rsidR="00A53593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717FDDDE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A53593" w:rsidR="00A53593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A53593" w:rsidR="00A53593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516F6F21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3B072AF7" w14:textId="77777777">
      <w:pPr>
        <w:pStyle w:val="SudSjedite"/>
      </w:pPr>
      <w:r w:rsidRPr="006C43C5">
        <w:tab/>
      </w:r>
    </w:p>
    <w:p w:rsidRPr="001A12B4" w:rsidR="001A12B4" w:rsidP="001A12B4" w:rsidRDefault="001A12B4" w14:paraId="1D0827B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Pp Ikp-480/2020-6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A5359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CE9479D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C6D369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4D40F8F" w14:textId="77777777">
      <w:pPr>
        <w:keepNext/>
        <w:spacing w:after="0"/>
        <w:jc w:val="center"/>
      </w:pPr>
    </w:p>
    <w:p w:rsidRPr="00CE79FB" w:rsidR="00CE79FB" w:rsidP="00CE79FB" w:rsidRDefault="00CE79FB" w14:paraId="56658630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FD9C3D8" w14:textId="77777777">
      <w:pPr>
        <w:keepNext/>
        <w:spacing w:after="0"/>
        <w:jc w:val="center"/>
      </w:pPr>
    </w:p>
    <w:p w:rsidRPr="001A12B4" w:rsidR="001A12B4" w:rsidP="001A12B4" w:rsidRDefault="00000000" w14:paraId="303AF83B" w14:textId="78EC5AA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A53593" w:rsidR="00A53593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="00A53593">
        <w:t xml:space="preserve">, Stalna služba u Senju,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A53593" w:rsidR="00A53593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 xml:space="preserve">  Zoran Stepić, OIB 53614499756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9.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151C33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8BA7E94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4596C1B1" w14:textId="54DF324C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00DAE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Zoran Stepić, OIB 53614499756, rođen-a 19.07.1974.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 xml:space="preserve"> Zoran Stepić, Branka Laginje 33 , 51211 Matulji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4391798B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EF0A5F5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311B8764" w14:textId="224075B8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 xml:space="preserve">  Općinski sud u Crikvenici, Stalna služba u Senju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Pp P-1782/2019-10 donesena 29.10.2019.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2-2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24.02.2020.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Zoran Stepić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66,36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(šezdesetšesteuraitridesetšestcenti)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0825C393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2BCC936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A53593" w:rsidP="00211509" w:rsidRDefault="00A53593" w14:paraId="3CB05D35" w14:textId="77777777">
      <w:pPr>
        <w:ind w:firstLine="709"/>
        <w:jc w:val="both"/>
        <w:rPr>
          <w:rFonts w:eastAsia="Times New Roman" w:cs="Times New Roman"/>
        </w:rPr>
      </w:pPr>
    </w:p>
    <w:p w:rsidRPr="003B4689" w:rsidR="00A53593" w:rsidP="00211509" w:rsidRDefault="00A53593" w14:paraId="6FBE2F8C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623EB3D2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1A85795A" w14:textId="77777777">
      <w:pPr>
        <w:ind w:firstLine="708"/>
        <w:jc w:val="both"/>
        <w:rPr>
          <w:rFonts w:eastAsia="Times New Roman" w:cs="Times New Roman"/>
        </w:rPr>
      </w:pPr>
    </w:p>
    <w:p w:rsidRPr="00561534" w:rsidR="00561534" w:rsidP="00561534" w:rsidRDefault="00561534" w14:paraId="7A39C1C4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14CB7870" w14:textId="2C491563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9.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21CEC174" w14:textId="77777777">
        <w:tc>
          <w:tcPr>
            <w:tcW w:w="3284" w:type="dxa"/>
          </w:tcPr>
          <w:p w:rsidRPr="00B40829" w:rsidR="00B40829" w:rsidP="00B40829" w:rsidRDefault="00B40829" w14:paraId="5CD81A7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697BD610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ED022AA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6078865" w14:textId="77777777">
        <w:tc>
          <w:tcPr>
            <w:tcW w:w="3284" w:type="dxa"/>
          </w:tcPr>
          <w:p w:rsidRPr="00B40829" w:rsidR="00B40829" w:rsidP="00B40829" w:rsidRDefault="00000000" w14:paraId="13E055FC" w14:textId="7D28979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A53593" w:rsidR="00A53593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204F6C08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21F02D53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A53593" w:rsidR="00A53593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3A0849D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B06351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830A29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CD9EA2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EF87A3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D76461B" w14:textId="10AF9D7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Potok 1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1D6C72B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47AC34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4A370D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1D2C91F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Zoran Stepić, Branka Laginje 33 , 51211 Matulji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51E9855B" w14:textId="04B91AC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 A&#10;,51260 Crikvenica" w:value="Općinski sud u Crikvenici, OIB 74084245037, Kralja Tomislava 85 A&#10;,51260 Crikvenica"/>
            <w:listItem w:displayText="Zoran Stepić, OIB 53614499756, Branka Laginje 33 &#10;,51211 Matulji" w:value="Zoran Stepić, OIB 53614499756, Branka Laginje 33 &#10;,51211 Matulji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Policijska Postaja Senj, Stara Cesta 23&#10;,53270 Senj" w:value="Policijska Postaja Senj, Stara Cesta 23&#10;,53270 Senj"/>
            <w:listItem w:displayText="Policijska uprava Primorsko-goranska, Ulica  žrtava fašizma 3,51000 Rijeka" w:value="Policijska uprava Primorsko-goranska, Ulica  žrtava fašizma 3,51000 Rijek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53593" w:rsidR="00A53593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r w:rsidR="00A53593">
        <w:rPr>
          <w:rFonts w:eastAsia="Calibri" w:cs="Times New Roman"/>
        </w:rPr>
        <w:t>br. 511-04-09/50-1-5/80-75/2018</w:t>
      </w:r>
    </w:p>
    <w:p w:rsidRPr="002D7FEE" w:rsidR="00B37A7D" w:rsidP="002D7FEE" w:rsidRDefault="00B37A7D" w14:paraId="06ADC3DC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533F938E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90C971C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7406" w:rsidP="00537B78" w:rsidRDefault="00B97406" w14:paraId="5201EBAD" w14:textId="77777777">
      <w:r>
        <w:separator/>
      </w:r>
    </w:p>
  </w:endnote>
  <w:endnote w:type="continuationSeparator" w:id="0">
    <w:p w:rsidR="00B97406" w:rsidP="00537B78" w:rsidRDefault="00B97406" w14:paraId="5FDD7D5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422858B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20DF3ED1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7406" w:rsidP="00537B78" w:rsidRDefault="00B97406" w14:paraId="6242B30A" w14:textId="77777777">
      <w:r>
        <w:separator/>
      </w:r>
    </w:p>
  </w:footnote>
  <w:footnote w:type="continuationSeparator" w:id="0">
    <w:p w:rsidR="00B97406" w:rsidP="00537B78" w:rsidRDefault="00B97406" w14:paraId="04277B9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E8FE244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A53593" w:rsidR="00A53593">
          <w:rPr>
            <w:rStyle w:val="eSPISCCParagraphDefaultFont"/>
          </w:rPr>
          <w:t>Pp Ikp-480/2020-6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593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97406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0945655F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1E7B2F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9. veljače 2026.</izvorni_sadrzaj>
    <derivirana_varijabla naziv="DomainObject.DatumDonosenjaOdluke_1">9.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Ikp-480/2020-6</izvorni_sadrzaj>
    <derivirana_varijabla naziv="DomainObject.Oznaka_1">Pp Ikp-480/2020-6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2020.</izvorni_sadrzaj>
    <derivirana_varijabla naziv="DomainObject.Predmet.DatumOsnivanja_1">20.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Ikp-480/2020</izvorni_sadrzaj>
    <derivirana_varijabla naziv="DomainObject.Predmet.OznakaBroj_1">Pp Ikp-480/2020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P-1782/2019], JCMS stara oznaka predmeta=[], </izvorni_sadrzaj>
    <derivirana_varijabla naziv="DomainObject.Predmet.PrimjedbaSuca_1">oznaka JCMS vezanog predmeta=[Pp P-1782/2019],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Stepić</izvorni_sadrzaj>
    <derivirana_varijabla naziv="DomainObject.Predmet.ProtustrankaFormated_1">  Zoran Stepić</derivirana_varijabla>
  </DomainObject.Predmet.ProtustrankaFormated>
  <DomainObject.Predmet.ProtustrankaFormatedOIB>
    <izvorni_sadrzaj>  Zoran Stepić, OIB 53614499756</izvorni_sadrzaj>
    <derivirana_varijabla naziv="DomainObject.Predmet.ProtustrankaFormatedOIB_1">  Zoran Stepić, OIB 53614499756</derivirana_varijabla>
  </DomainObject.Predmet.ProtustrankaFormatedOIB>
  <DomainObject.Predmet.ProtustrankaFormatedWithAdress>
    <izvorni_sadrzaj> Zoran Stepić, Branka Laginje 33 
, 51211 Matulji</izvorni_sadrzaj>
    <derivirana_varijabla naziv="DomainObject.Predmet.ProtustrankaFormatedWithAdress_1"> Zoran Stepić, Branka Laginje 33 
, 51211 Matulji</derivirana_varijabla>
  </DomainObject.Predmet.ProtustrankaFormatedWithAdress>
  <DomainObject.Predmet.ProtustrankaFormatedWithAdressOIB>
    <izvorni_sadrzaj> Zoran Stepić, OIB 53614499756, Branka Laginje 33 
, 51211 Matulji</izvorni_sadrzaj>
    <derivirana_varijabla naziv="DomainObject.Predmet.ProtustrankaFormatedWithAdressOIB_1"> Zoran Stepić, OIB 53614499756, Branka Laginje 33 
, 51211 Matulji</derivirana_varijabla>
  </DomainObject.Predmet.ProtustrankaFormatedWithAdressOIB>
  <DomainObject.Predmet.ProtustrankaWithAdress>
    <izvorni_sadrzaj>Zoran Stepić Branka Laginje 33 
, 51211 Matulji</izvorni_sadrzaj>
    <derivirana_varijabla naziv="DomainObject.Predmet.ProtustrankaWithAdress_1">Zoran Stepić Branka Laginje 33 
, 51211 Matulji</derivirana_varijabla>
  </DomainObject.Predmet.ProtustrankaWithAdress>
  <DomainObject.Predmet.ProtustrankaWithAdressOIB>
    <izvorni_sadrzaj>Zoran Stepić, OIB 53614499756, Branka Laginje 33 
, 51211 Matulji</izvorni_sadrzaj>
    <derivirana_varijabla naziv="DomainObject.Predmet.ProtustrankaWithAdressOIB_1">Zoran Stepić, OIB 53614499756, Branka Laginje 33 
, 51211 Matulji</derivirana_varijabla>
  </DomainObject.Predmet.ProtustrankaWithAdressOIB>
  <DomainObject.Predmet.ProtustrankaNazivFormated>
    <izvorni_sadrzaj>Zoran Stepić</izvorni_sadrzaj>
    <derivirana_varijabla naziv="DomainObject.Predmet.ProtustrankaNazivFormated_1">Zoran Stepić</derivirana_varijabla>
    <derivirana_varijabla naziv="Padez">Zoran Stepić</derivirana_varijabla>
  </DomainObject.Predmet.ProtustrankaNazivFormated>
  <DomainObject.Predmet.ProtustrankaNazivFormatedOIB>
    <izvorni_sadrzaj>Zoran Stepić, OIB 53614499756</izvorni_sadrzaj>
    <derivirana_varijabla naziv="DomainObject.Predmet.ProtustrankaNazivFormatedOIB_1">Zoran Stepić, OIB 53614499756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Crikvenici, Stalna služba u Senju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Zoran Stepić</item>
    </izvorni_sadrzaj>
    <derivirana_varijabla naziv="DomainObject.Predmet.ProtuStrankaListFormated_1">
      <item>Zoran Stepić</item>
    </derivirana_varijabla>
  </DomainObject.Predmet.ProtuStrankaListFormated>
  <DomainObject.Predmet.ProtuStrankaListFormatedOIB>
    <izvorni_sadrzaj>
      <item>Zoran Stepić, OIB 53614499756</item>
    </izvorni_sadrzaj>
    <derivirana_varijabla naziv="DomainObject.Predmet.ProtuStrankaListFormatedOIB_1">
      <item>Zoran Stepić, OIB 53614499756</item>
    </derivirana_varijabla>
  </DomainObject.Predmet.ProtuStrankaListFormatedOIB>
  <DomainObject.Predmet.ProtuStrankaListFormatedWithAdress>
    <izvorni_sadrzaj>
      <item>Zoran Stepić, Branka Laginje 33 
, 51211 Matulji</item>
    </izvorni_sadrzaj>
    <derivirana_varijabla naziv="DomainObject.Predmet.ProtuStrankaListFormatedWithAdress_1">
      <item>Zoran Stepić, Branka Laginje 33 
, 51211 Matulji</item>
    </derivirana_varijabla>
  </DomainObject.Predmet.ProtuStrankaListFormatedWithAdress>
  <DomainObject.Predmet.ProtuStrankaListFormatedWithAdressOIB>
    <izvorni_sadrzaj>
      <item>Zoran Stepić, OIB 53614499756, Branka Laginje 33 
, 51211 Matulji</item>
    </izvorni_sadrzaj>
    <derivirana_varijabla naziv="DomainObject.Predmet.ProtuStrankaListFormatedWithAdressOIB_1">
      <item>Zoran Stepić, OIB 53614499756, Branka Laginje 33 
, 51211 Matulji</item>
    </derivirana_varijabla>
  </DomainObject.Predmet.ProtuStrankaListFormatedWithAdressOIB>
  <DomainObject.Predmet.ProtuStrankaListNazivFormated>
    <izvorni_sadrzaj>
      <item>Zoran Stepić</item>
    </izvorni_sadrzaj>
    <derivirana_varijabla naziv="DomainObject.Predmet.ProtuStrankaListNazivFormated_1">
      <item>Zoran Stepić</item>
    </derivirana_varijabla>
  </DomainObject.Predmet.ProtuStrankaListNazivFormated>
  <DomainObject.Predmet.ProtuStrankaListNazivFormatedOIB>
    <izvorni_sadrzaj>
      <item>Zoran Stepić, OIB 53614499756</item>
    </izvorni_sadrzaj>
    <derivirana_varijabla naziv="DomainObject.Predmet.ProtuStrankaListNazivFormatedOIB_1">
      <item>Zoran Stepić, OIB 53614499756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Policijska Postaja Senj</item>
      <item>Policijska uprava Primorsko-goranska</item>
    </izvorni_sadrzaj>
    <derivirana_varijabla naziv="DomainObject.Predmet.OstaliListFormated_1">
      <item>Općinski sud u Crikvenici</item>
      <item>Financijska agencija
Regionalni centar Rijeka</item>
      <item>Valentina Uković</item>
      <item>Policijska Postaja Senj</item>
      <item>Policijska uprava Primorsko-goranska</item>
    </derivirana_varijabla>
    <derivirana_varijabla naziv="DrugaOsoba">
      <item>Općinski sud u Crikvenici</item>
      <item>Financijska agencija
Regionalni centar Rijeka</item>
      <item>Valentina Uković</item>
      <item>Policijska Postaja Senj</item>
      <item>Policijska uprava Primorsko-goranska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Policijska Postaja Senj</item>
      <item>Policijska uprava Primorsko-goranska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Policijska Postaja Senj</item>
      <item>Policijska uprava Primorsko-goranska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  <item>Policijska uprava Primorsko-goranska, Ulica  žrtava fašizma 3, 51000 Rijeka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  <item>Policijska uprava Primorsko-goranska, Ulica  žrtava fašizma 3, 51000 Rijeka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  <item>Policijska uprava Primorsko-goranska, Ulica  žrtava fašizma 3, 51000 Rijeka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  <item>Policijska uprava Primorsko-goranska, Ulica  žrtava fašizma 3, 51000 Rijeka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Policijska Postaja Senj</item>
      <item>Policijska uprava Primorsko-goranska</item>
    </izvorni_sadrzaj>
    <derivirana_varijabla naziv="DomainObject.Predmet.OstaliListNazivFormated_1">
      <item>Općinski sud u Crikvenici</item>
      <item>Financijska agencija
Regionalni centar Rijeka</item>
      <item>Valentina Uković</item>
      <item>Policijska Postaja Senj</item>
      <item>Policijska uprava Primorsko-goranska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Policijska Postaja Senj</item>
      <item>Policijska uprava Primorsko-goranska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Policijska Postaja Senj</item>
      <item>Policijska uprava Primorsko-goranska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 točke 3.</izvorni_sadrzaj>
    <derivirana_varijabla naziv="DomainObject.Predmet.ClanakZakonaFull_1">članka 216.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9. veljače 2026.</izvorni_sadrzaj>
    <derivirana_varijabla naziv="DomainObject.Datum_1">9. veljače 2026.</derivirana_varijabla>
    <derivirana_varijabla naziv="datum">9. veljače 2026.</derivirana_varijabla>
    <derivirana_varijabla naziv="datumpravomocnosti">9. veljače 2026.</derivirana_varijabla>
  </DomainObject.Datum>
  <DomainObject.PoslovniBrojDokumenta>
    <izvorni_sadrzaj>Pp Ikp-480/2020-6</izvorni_sadrzaj>
    <derivirana_varijabla naziv="DomainObject.PoslovniBrojDokumenta_1">Pp Ikp-480/2020-6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Zoran Stepić</izvorni_sadrzaj>
    <derivirana_varijabla naziv="DomainObject.Predmet.ProtustrankaIDrugi_1">Zoran Stepić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Zoran Stepić, OIB 53614499756, Branka Laginje 33 
, 51211 Matulji</izvorni_sadrzaj>
    <derivirana_varijabla naziv="DomainObject.Predmet.ProtustrankaIDrugiAdressOIB_1">Zoran Stepić, OIB 53614499756, Branka Laginje 33 
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Zoran Stepić</item>
      <item>Financijska agencija
Regionalni centar Rijeka</item>
      <item>Valentina Uković</item>
      <item>Policijska Postaja Senj</item>
      <item>Policijska uprava Primorsko-goranska</item>
    </izvorni_sadrzaj>
    <derivirana_varijabla naziv="DomainObject.Predmet.SudioniciListNaziv_1">
      <item>Općinski sud u Crikvenici</item>
      <item>Općinski sud u Crikvenici</item>
      <item>Zoran Stepić</item>
      <item>Financijska agencija
Regionalni centar Rijeka</item>
      <item>Valentina Uković</item>
      <item>Policijska Postaja Senj</item>
      <item>Policijska uprava Primorsko-goranska</item>
    </derivirana_varijabla>
    <derivirana_varijabla naziv="OstaliSudionici">
      <item>Općinski sud u Crikvenici</item>
      <item>Općinski sud u Crikvenici</item>
      <item>Zoran Stepić</item>
      <item>Financijska agencija
Regionalni centar Rijeka</item>
      <item>Valentina Uković</item>
      <item>Policijska Postaja Senj</item>
      <item>Policijska uprava Primorsko-goranska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Zoran Stepić, OIB 53614499756, Branka Laginje 33 
,51211 Matulji</item>
      <item>Financijska agencija
Regionalni centar Rijeka, Frane Kurelca 8
,51000 Rijeka</item>
      <item>Valentina Uković, OIB 87639571963, Stara cesta 2
,53270 Senj</item>
      <item>Policijska Postaja Senj, Stara Cesta 23
,53270 Senj</item>
      <item>Policijska uprava Primorsko-goranska, Ulica  žrtava fašizma 3,51000 Rijeka</item>
    </izvorni_sadrzaj>
    <derivirana_varijabla naziv="DomainObject.Predmet.SudioniciListAdressOIB_1">
      <item>Policijska Postaja Senj, Stara Cesta 23,53270 Senj</item>
      <item>Općinski sud u Crikvenici, OIB 74084245037, Kralja Tomislava 85 A
,51260 Crikvenica</item>
      <item>Zoran Stepić, OIB 53614499756, Branka Laginje 33 
,51211 Matulji</item>
      <item>Financijska agencija
Regionalni centar Rijeka, Frane Kurelca 8
,51000 Rijeka</item>
      <item>Valentina Uković, OIB 87639571963, Stara cesta 2
,53270 Senj</item>
      <item>Policijska Postaja Senj, Stara Cesta 23
,53270 Senj</item>
      <item>Policijska uprava Primorsko-goranska, Ulica  žrtava fašizma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53614499756</item>
      <item>, OIB null</item>
      <item>, OIB 87639571963</item>
      <item>, OIB null</item>
      <item>, OIB null</item>
    </izvorni_sadrzaj>
    <derivirana_varijabla naziv="DomainObject.Predmet.SudioniciListNazivOIB_1">
      <item>, OIB 74084245037</item>
      <item>, OIB 74084245037</item>
      <item>, OIB 53614499756</item>
      <item>, OIB null</item>
      <item>, OIB 87639571963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2020.</izvorni_sadrzaj>
    <derivirana_varijabla naziv="DomainObject.PredzadnjaOdlukaIzPredmeta.DatumDonosenjaOdluke_1">19. listopada 2020.</derivirana_varijabla>
  </DomainObject.PredzadnjaOdlukaIzPredmeta.DatumDonosenjaOdluke>
  <DomainObject.PredzadnjaOdlukaIzPredmeta.Oznaka>
    <izvorni_sadrzaj>Pp Ikp-480/2020-3</izvorni_sadrzaj>
    <derivirana_varijabla naziv="DomainObject.PredzadnjaOdlukaIzPredmeta.Oznaka_1">Pp Ikp-480/2020-3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(šezdesetšesteuraitridesetšestcenti)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2020.</izvorni_sadrzaj>
    <derivirana_varijabla naziv="DomainObject.Predmet.DatumPocetkaProcesa_1">20.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Zoran Stepić, Branka Laginje 33 
, 51211 Matulji</izvorni_sadrzaj>
    <derivirana_varijabla naziv="DomainObject.Predmet.OsudenikImePrezimeAdresa_1">Zoran Stepić, Branka Laginje 33 
, 51211 Matulji</derivirana_varijabla>
  </DomainObject.Predmet.OsudenikImePrezimeAdresa>
  <DomainObject.Predmet.OsudenikImePrezimeOIBDatRodenja>
    <izvorni_sadrzaj>Zoran Stepić, OIB 53614499756, rođen-a 19.07.1974.</izvorni_sadrzaj>
    <derivirana_varijabla naziv="DomainObject.Predmet.OsudenikImePrezimeOIBDatRodenja_1">Zoran Stepić, OIB 53614499756, rođen-a 19.07.1974.</derivirana_varijabla>
  </DomainObject.Predmet.OsudenikImePrezimeOIBDatRodenja>
  <DomainObject.IkpPredmet.OdlukaRjesenjeIshodisni>
    <izvorni_sadrzaj>Pp P-1782/2019-10 donesena 29.10.2019.</izvorni_sadrzaj>
    <derivirana_varijabla naziv="DomainObject.IkpPredmet.OdlukaRjesenjeIshodisni_1">Pp P-1782/2019-10 donesena 29.10.2019.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>66,36</derivirana_varijabla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24.02.2020.</izvorni_sadrzaj>
    <derivirana_varijabla naziv="DomainObject.IkpPredmet.IshodisnaOdlukaDatumPravomocnosti_1">24.02.2020.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355</properties:Words>
  <properties:Characters>1985</properties:Characters>
  <properties:Lines>73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2026-02-09T09:41:00Z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2026-02-09T09:41:00Z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Ikp-480/2020-6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  <prop:property fmtid="{D5CDD505-2E9C-101B-9397-08002B2CF9AE}" pid="9" name="eSPIS_CC_ID">
    <vt:lpwstr>34015056</vt:lpwstr>
  </prop:property>
</prop:Properties>
</file>